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CA23A" w14:textId="77777777" w:rsidR="007C2936" w:rsidRDefault="007C2936" w:rsidP="007C2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Martin FERRERS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</w:t>
      </w:r>
    </w:p>
    <w:p w14:paraId="19E88581" w14:textId="77777777" w:rsidR="007C2936" w:rsidRDefault="007C2936" w:rsidP="007C2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67837" w14:textId="77777777" w:rsidR="007C2936" w:rsidRDefault="007C2936" w:rsidP="007C2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E7AFE" w14:textId="77777777" w:rsidR="007C2936" w:rsidRDefault="007C2936" w:rsidP="007C2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Henry, clerk(q.v.).</w:t>
      </w:r>
    </w:p>
    <w:p w14:paraId="75D15822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7B2F05E9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p.20)</w:t>
      </w:r>
    </w:p>
    <w:p w14:paraId="5602BBB2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41E785D6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6A064B57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Aug.1484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died. Henry was his heir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(ibid.)</w:t>
      </w:r>
    </w:p>
    <w:p w14:paraId="0E853854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27CE9B53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3C298A75" w14:textId="77777777" w:rsidR="007C2936" w:rsidRDefault="007C2936" w:rsidP="007C293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October 2021</w:t>
      </w:r>
    </w:p>
    <w:p w14:paraId="5FB566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81661" w14:textId="77777777" w:rsidR="007C2936" w:rsidRDefault="007C2936" w:rsidP="009139A6">
      <w:r>
        <w:separator/>
      </w:r>
    </w:p>
  </w:endnote>
  <w:endnote w:type="continuationSeparator" w:id="0">
    <w:p w14:paraId="770C6935" w14:textId="77777777" w:rsidR="007C2936" w:rsidRDefault="007C2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DD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82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8F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ED02D" w14:textId="77777777" w:rsidR="007C2936" w:rsidRDefault="007C2936" w:rsidP="009139A6">
      <w:r>
        <w:separator/>
      </w:r>
    </w:p>
  </w:footnote>
  <w:footnote w:type="continuationSeparator" w:id="0">
    <w:p w14:paraId="57807FBA" w14:textId="77777777" w:rsidR="007C2936" w:rsidRDefault="007C2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BA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27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76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36"/>
    <w:rsid w:val="000666E0"/>
    <w:rsid w:val="002510B7"/>
    <w:rsid w:val="005C130B"/>
    <w:rsid w:val="007C293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F9C6B"/>
  <w15:chartTrackingRefBased/>
  <w15:docId w15:val="{AD7E18E8-A805-4DC2-AA18-5BE34C0F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2021-10-17T19:52:00Z</dcterms:created>
  <dcterms:modified xsi:type="dcterms:W3CDTF">2021-10-17T19:52:00Z</dcterms:modified>
</cp:coreProperties>
</file>